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2C6" w:rsidRDefault="007102C6" w:rsidP="007102C6">
      <w:pPr>
        <w:pStyle w:val="NoSpacing"/>
      </w:pPr>
      <w:r>
        <w:rPr>
          <w:u w:val="single"/>
        </w:rPr>
        <w:t>William SCHOTE</w:t>
      </w:r>
      <w:r w:rsidR="00265193">
        <w:rPr>
          <w:u w:val="single"/>
        </w:rPr>
        <w:t xml:space="preserve"> (</w:t>
      </w:r>
      <w:proofErr w:type="gramStart"/>
      <w:r w:rsidR="00265193">
        <w:rPr>
          <w:u w:val="single"/>
        </w:rPr>
        <w:t>SHOTE)</w:t>
      </w:r>
      <w:r>
        <w:t xml:space="preserve">   </w:t>
      </w:r>
      <w:proofErr w:type="gramEnd"/>
      <w:r>
        <w:t xml:space="preserve">    (fl.1436)</w:t>
      </w:r>
    </w:p>
    <w:p w:rsidR="007102C6" w:rsidRDefault="00265193" w:rsidP="007102C6">
      <w:pPr>
        <w:pStyle w:val="NoSpacing"/>
      </w:pPr>
      <w:r>
        <w:t xml:space="preserve">of </w:t>
      </w:r>
      <w:proofErr w:type="spellStart"/>
      <w:r>
        <w:t>Clyva</w:t>
      </w:r>
      <w:proofErr w:type="spellEnd"/>
      <w:r>
        <w:t xml:space="preserve"> Abbey, diocese of Bath and Wells.</w:t>
      </w:r>
    </w:p>
    <w:p w:rsidR="007102C6" w:rsidRDefault="007102C6" w:rsidP="007102C6">
      <w:pPr>
        <w:pStyle w:val="NoSpacing"/>
      </w:pPr>
    </w:p>
    <w:p w:rsidR="007102C6" w:rsidRDefault="007102C6" w:rsidP="007102C6">
      <w:pPr>
        <w:pStyle w:val="NoSpacing"/>
      </w:pPr>
    </w:p>
    <w:p w:rsidR="007102C6" w:rsidRDefault="007102C6" w:rsidP="007102C6">
      <w:pPr>
        <w:pStyle w:val="NoSpacing"/>
      </w:pPr>
      <w:r>
        <w:t xml:space="preserve">  2 Jun.1436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Devon.</w:t>
      </w:r>
    </w:p>
    <w:p w:rsidR="007102C6" w:rsidRDefault="007102C6" w:rsidP="007102C6">
      <w:pPr>
        <w:pStyle w:val="NoSpacing"/>
      </w:pPr>
      <w:r>
        <w:tab/>
      </w:r>
      <w:r>
        <w:tab/>
        <w:t>(“Register of Edmund Lacy, Bishop of Exeter 1420-55” part 4 p.160)</w:t>
      </w:r>
    </w:p>
    <w:p w:rsidR="00265193" w:rsidRDefault="00265193" w:rsidP="007102C6">
      <w:pPr>
        <w:pStyle w:val="NoSpacing"/>
      </w:pPr>
      <w:r>
        <w:t xml:space="preserve">  7 Jun.</w:t>
      </w:r>
      <w:r>
        <w:tab/>
        <w:t>1438</w:t>
      </w:r>
      <w:r>
        <w:tab/>
        <w:t>He was ordained priest in the same place by the Bishop. (ibid.p.168)</w:t>
      </w:r>
    </w:p>
    <w:p w:rsidR="007102C6" w:rsidRDefault="007102C6" w:rsidP="007102C6">
      <w:pPr>
        <w:pStyle w:val="NoSpacing"/>
      </w:pPr>
    </w:p>
    <w:p w:rsidR="007102C6" w:rsidRDefault="007102C6" w:rsidP="007102C6">
      <w:pPr>
        <w:pStyle w:val="NoSpacing"/>
      </w:pPr>
    </w:p>
    <w:p w:rsidR="006B2F86" w:rsidRDefault="007102C6" w:rsidP="007102C6">
      <w:pPr>
        <w:pStyle w:val="NoSpacing"/>
      </w:pPr>
      <w:r>
        <w:t>30 December 2016</w:t>
      </w:r>
    </w:p>
    <w:p w:rsidR="00265193" w:rsidRPr="007102C6" w:rsidRDefault="00265193" w:rsidP="007102C6">
      <w:pPr>
        <w:pStyle w:val="NoSpacing"/>
      </w:pPr>
      <w:r>
        <w:t>16 February 2017</w:t>
      </w:r>
      <w:bookmarkStart w:id="0" w:name="_GoBack"/>
      <w:bookmarkEnd w:id="0"/>
    </w:p>
    <w:sectPr w:rsidR="00265193" w:rsidRPr="007102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2C6" w:rsidRDefault="007102C6" w:rsidP="00E71FC3">
      <w:pPr>
        <w:spacing w:after="0" w:line="240" w:lineRule="auto"/>
      </w:pPr>
      <w:r>
        <w:separator/>
      </w:r>
    </w:p>
  </w:endnote>
  <w:endnote w:type="continuationSeparator" w:id="0">
    <w:p w:rsidR="007102C6" w:rsidRDefault="007102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2C6" w:rsidRDefault="007102C6" w:rsidP="00E71FC3">
      <w:pPr>
        <w:spacing w:after="0" w:line="240" w:lineRule="auto"/>
      </w:pPr>
      <w:r>
        <w:separator/>
      </w:r>
    </w:p>
  </w:footnote>
  <w:footnote w:type="continuationSeparator" w:id="0">
    <w:p w:rsidR="007102C6" w:rsidRDefault="007102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2C6"/>
    <w:rsid w:val="001A7C09"/>
    <w:rsid w:val="00265193"/>
    <w:rsid w:val="007102C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37448"/>
  <w15:chartTrackingRefBased/>
  <w15:docId w15:val="{9DFF1044-D3A8-46A0-B01B-933F6CBA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2016-12-30T13:59:00Z</dcterms:created>
  <dcterms:modified xsi:type="dcterms:W3CDTF">2017-02-16T12:04:00Z</dcterms:modified>
</cp:coreProperties>
</file>